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84588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07143/037-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7F2433">
          <w:t>22.09.2016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7F2433" w:rsidRPr="007F2433">
          <w:rPr>
            <w:bCs/>
          </w:rPr>
          <w:t>17</w:t>
        </w:r>
        <w:r w:rsidR="007F2433">
          <w:rPr>
            <w:b/>
          </w:rPr>
          <w:t>.10.2016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845880" w:rsidRPr="0084588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845880" w:rsidRPr="00845880">
          <w:rPr>
            <w:rStyle w:val="aa"/>
          </w:rPr>
          <w:t xml:space="preserve">440052, г. Пенза, ул. Ново-Тамбовская, д.9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845880" w:rsidRPr="00845880">
          <w:rPr>
            <w:rStyle w:val="aa"/>
          </w:rPr>
          <w:t xml:space="preserve"> Поликлиника - Клинико-диагностическая лаборатория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845880" w:rsidRPr="00845880">
          <w:rPr>
            <w:u w:val="single"/>
          </w:rPr>
          <w:t xml:space="preserve"> 07143/037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845880" w:rsidRPr="00845880">
          <w:rPr>
            <w:rStyle w:val="aa"/>
          </w:rPr>
          <w:t xml:space="preserve"> Лаборант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845880" w:rsidRPr="00845880">
          <w:rPr>
            <w:rStyle w:val="aa"/>
          </w:rPr>
          <w:t xml:space="preserve"> 23690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845880" w:rsidRPr="00845880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7B7E86" w:rsidP="00AD14A4">
      <w:fldSimple w:instr=" DOCVARIABLE izm_nd_new \* MERGEFORMAT ">
        <w:r w:rsidR="007F2433" w:rsidRPr="007F2433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754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b/>
                <w:i/>
              </w:rPr>
            </w:pPr>
            <w:bookmarkStart w:id="15" w:name="zona2"/>
            <w:bookmarkEnd w:id="15"/>
            <w:r w:rsidRPr="007F2433">
              <w:rPr>
                <w:b/>
                <w:i/>
              </w:rPr>
              <w:t>Лаборатория, ул. Ново-Тамбовская, д. 9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54" w:type="dxa"/>
            <w:vAlign w:val="center"/>
          </w:tcPr>
          <w:p w:rsidR="007F2433" w:rsidRDefault="006C4134" w:rsidP="00745D40">
            <w:pPr>
              <w:pStyle w:val="a8"/>
            </w:pPr>
            <w:r>
              <w:t>10</w:t>
            </w:r>
            <w:r w:rsidR="007F2433">
              <w:t>0</w:t>
            </w: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i/>
              </w:rPr>
            </w:pPr>
            <w:bookmarkStart w:id="16" w:name="group3_z2"/>
            <w:bookmarkEnd w:id="16"/>
            <w:r w:rsidRPr="007F2433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3.2</w:t>
            </w:r>
          </w:p>
        </w:tc>
        <w:tc>
          <w:tcPr>
            <w:tcW w:w="1754" w:type="dxa"/>
            <w:vAlign w:val="center"/>
          </w:tcPr>
          <w:p w:rsidR="007F2433" w:rsidRDefault="007F2433" w:rsidP="00745D40">
            <w:pPr>
              <w:pStyle w:val="a8"/>
            </w:pP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i/>
              </w:rPr>
            </w:pPr>
            <w:bookmarkStart w:id="17" w:name="group4_z2"/>
            <w:bookmarkEnd w:id="17"/>
            <w:r w:rsidRPr="007F2433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3.1</w:t>
            </w:r>
          </w:p>
        </w:tc>
        <w:tc>
          <w:tcPr>
            <w:tcW w:w="1754" w:type="dxa"/>
            <w:vAlign w:val="center"/>
          </w:tcPr>
          <w:p w:rsidR="007F2433" w:rsidRDefault="007F2433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7F2433" w:rsidRPr="007F2433">
          <w:rPr>
            <w:bCs/>
          </w:rPr>
          <w:t>-</w:t>
        </w:r>
        <w:r w:rsidR="007F2433" w:rsidRPr="007F2433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7F2433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F2433" w:rsidTr="007F243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Митяева Ольга Александровна</w:t>
            </w:r>
          </w:p>
        </w:tc>
      </w:tr>
      <w:tr w:rsidR="00AA46ED" w:rsidRPr="007F2433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433" w:rsidRDefault="007F2433" w:rsidP="0076042D">
      <w:pPr>
        <w:pStyle w:val="a9"/>
      </w:pPr>
      <w:r>
        <w:separator/>
      </w:r>
    </w:p>
  </w:endnote>
  <w:endnote w:type="continuationSeparator" w:id="0">
    <w:p w:rsidR="007F2433" w:rsidRDefault="007F243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84588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07143/037-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7B7E86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7B7E86" w:rsidRPr="00751B84">
            <w:rPr>
              <w:rStyle w:val="ad"/>
              <w:sz w:val="20"/>
              <w:szCs w:val="20"/>
            </w:rPr>
            <w:fldChar w:fldCharType="separate"/>
          </w:r>
          <w:r w:rsidR="00845880">
            <w:rPr>
              <w:rStyle w:val="ad"/>
              <w:noProof/>
              <w:sz w:val="20"/>
              <w:szCs w:val="20"/>
            </w:rPr>
            <w:t>1</w:t>
          </w:r>
          <w:r w:rsidR="007B7E86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45880" w:rsidRPr="00845880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433" w:rsidRDefault="007F2433" w:rsidP="0076042D">
      <w:pPr>
        <w:pStyle w:val="a9"/>
      </w:pPr>
      <w:r>
        <w:separator/>
      </w:r>
    </w:p>
  </w:footnote>
  <w:footnote w:type="continuationSeparator" w:id="0">
    <w:p w:rsidR="007F2433" w:rsidRDefault="007F243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Поликлиника - Клинико-диагностическая лаборатория"/>
    <w:docVar w:name="class" w:val="3.2"/>
    <w:docVar w:name="close_doc_flag" w:val="0"/>
    <w:docVar w:name="co_classes" w:val="   "/>
    <w:docVar w:name="codeok" w:val=" 23690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CA3B22463D524D66B9C467861D481B33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37- Б "/>
    <w:docVar w:name="oborud" w:val=" ПЭВМ, Микроскоп, аппарат Минигем 540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FDDA33153E4430EBEE2CB7FA04247D2"/>
    <w:docVar w:name="rm_id" w:val="235"/>
    <w:docVar w:name="rm_name" w:val=" Лаборант "/>
    <w:docVar w:name="rm_number" w:val=" 07143/037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Дезинфицирующие средства "/>
    <w:docVar w:name="version" w:val="51"/>
    <w:docVar w:name="zona_name" w:val="Лаборатория, ул. Ново-Тамбовская, д. 9"/>
    <w:docVar w:name="zona_time" w:val="50"/>
  </w:docVars>
  <w:rsids>
    <w:rsidRoot w:val="00E20C6E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40A51"/>
    <w:rsid w:val="002E55C6"/>
    <w:rsid w:val="00305B2F"/>
    <w:rsid w:val="00367816"/>
    <w:rsid w:val="003876C3"/>
    <w:rsid w:val="003C24DB"/>
    <w:rsid w:val="0040104A"/>
    <w:rsid w:val="00402CAC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69682B"/>
    <w:rsid w:val="006C28B3"/>
    <w:rsid w:val="006C4134"/>
    <w:rsid w:val="007049EB"/>
    <w:rsid w:val="00710271"/>
    <w:rsid w:val="00717C9F"/>
    <w:rsid w:val="00745D40"/>
    <w:rsid w:val="00751B84"/>
    <w:rsid w:val="007545C3"/>
    <w:rsid w:val="0076042D"/>
    <w:rsid w:val="007A4C5E"/>
    <w:rsid w:val="007B7E86"/>
    <w:rsid w:val="007D1852"/>
    <w:rsid w:val="007D2CEA"/>
    <w:rsid w:val="007F2433"/>
    <w:rsid w:val="00845880"/>
    <w:rsid w:val="00856A6F"/>
    <w:rsid w:val="00883461"/>
    <w:rsid w:val="008E68DE"/>
    <w:rsid w:val="0090588D"/>
    <w:rsid w:val="0092778A"/>
    <w:rsid w:val="00967790"/>
    <w:rsid w:val="009A0939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E3307"/>
    <w:rsid w:val="00CF2E61"/>
    <w:rsid w:val="00D76DF8"/>
    <w:rsid w:val="00D7736A"/>
    <w:rsid w:val="00DB5302"/>
    <w:rsid w:val="00DD6B1F"/>
    <w:rsid w:val="00DD6DB5"/>
    <w:rsid w:val="00E124F4"/>
    <w:rsid w:val="00E20C6E"/>
    <w:rsid w:val="00E36337"/>
    <w:rsid w:val="00EB72AD"/>
    <w:rsid w:val="00EC37A1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2016-10-17T13:45:00Z</dcterms:created>
  <dcterms:modified xsi:type="dcterms:W3CDTF">2016-10-18T09:22:00Z</dcterms:modified>
</cp:coreProperties>
</file>